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E0" w:rsidRDefault="000906E0" w:rsidP="00F85F05">
      <w:pPr>
        <w:jc w:val="center"/>
      </w:pPr>
      <w:r>
        <w:rPr>
          <w:noProof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26" type="#_x0000_t47" style="position:absolute;left:0;text-align:left;margin-left:65.5pt;margin-top:84.8pt;width:352.2pt;height:86.2pt;z-index:251664384" adj="-4416,10800,-368,2945,-4824,9344,-4416,10800" strokecolor="red" strokeweight="3pt">
            <v:stroke endarrow="oval"/>
            <v:textbox>
              <w:txbxContent>
                <w:p w:rsidR="000906E0" w:rsidRDefault="000906E0" w:rsidP="004A782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943634"/>
                    </w:rPr>
                  </w:pPr>
                  <w:r w:rsidRPr="00713FD0">
                    <w:rPr>
                      <w:rFonts w:ascii="Comic Sans MS" w:hAnsi="Comic Sans MS"/>
                      <w:b/>
                      <w:color w:val="943634"/>
                    </w:rPr>
                    <w:t>8/A SINIFI ÖĞRENCİLERİNDEN GELEN MÜKEMMEL ASİT VE BAZLAR ÇALIŞMA KAĞIDI... AKLIMIZDA KALICI OLMASI DİLEĞİYLE...:)</w:t>
                  </w:r>
                </w:p>
                <w:p w:rsidR="000906E0" w:rsidRPr="004A7824" w:rsidRDefault="000906E0" w:rsidP="00120D2B">
                  <w:pPr>
                    <w:jc w:val="center"/>
                    <w:rPr>
                      <w:rFonts w:ascii="Comic Sans MS" w:hAnsi="Comic Sans MS"/>
                      <w:b/>
                      <w:color w:val="943634"/>
                    </w:rPr>
                  </w:pPr>
                  <w:r>
                    <w:rPr>
                      <w:rFonts w:ascii="Comic Sans MS" w:hAnsi="Comic Sans MS"/>
                      <w:b/>
                      <w:color w:val="943634"/>
                    </w:rPr>
                    <w:t xml:space="preserve">Bu dokümanın renkli Word hali </w:t>
                  </w:r>
                  <w:r w:rsidRPr="004A7824">
                    <w:rPr>
                      <w:rFonts w:ascii="Comic Sans MS" w:hAnsi="Comic Sans MS"/>
                      <w:b/>
                      <w:color w:val="943634"/>
                    </w:rPr>
                    <w:t>http://goo.gl/vzg66y</w:t>
                  </w:r>
                </w:p>
              </w:txbxContent>
            </v:textbox>
            <o:callout v:ext="edit" minusy="t"/>
          </v:shape>
        </w:pic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0.5pt;height:92.25pt" adj="5665" fillcolor="#548dd4" strokecolor="red">
            <v:shadow color="#868686"/>
            <v:textpath style="font-family:&quot;Impact&quot;;v-text-kern:t" trim="t" fitpath="t" xscale="f" string="ASİT ve BAZLAR"/>
          </v:shape>
        </w:pict>
      </w:r>
    </w:p>
    <w:p w:rsidR="000906E0" w:rsidRDefault="000906E0" w:rsidP="00F85F05">
      <w:pPr>
        <w:rPr>
          <w:b/>
          <w:color w:val="FF0000"/>
        </w:rPr>
      </w:pPr>
    </w:p>
    <w:p w:rsidR="000906E0" w:rsidRDefault="000906E0" w:rsidP="00F85F05">
      <w:pPr>
        <w:rPr>
          <w:b/>
          <w:color w:val="FF000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alt="https://encrypted-tbn0.gstatic.com/images?q=tbn:ANd9GcR8B3FVoHVh-v50_F8n98RarjjUfSQ386Jh0yAJFjUyHmox5ffCJM4hhKG6" href="https://www.google.com.tr/imgres?imgurl&amp;imgrefurl=http://www.itusozluk.com/gorseller/%E7aml%FDca+gazoz/1338&amp;h=0&amp;w=0&amp;tbnid=TAwj5_dCEPeJXM&amp;zoom=1&amp;tbnh=212&amp;tbnw=179&amp;docid=qzOap4a8p2kRQM&amp;hl=tr&amp;tbm=isch&amp;ei=x-lKU-3PCsPGtQah2oG4DA&amp;ved=0CAIQsC" style="position:absolute;margin-left:424.75pt;margin-top:4.15pt;width:51.75pt;height:61.2pt;z-index:-251665408;visibility:visible" wrapcoords="-313 0 -313 21337 21600 21337 21600 0 -313 0" o:button="t">
            <v:fill o:detectmouseclick="t"/>
            <v:imagedata r:id="rId5" o:title=""/>
            <w10:wrap type="tight"/>
          </v:shape>
        </w:pict>
      </w:r>
    </w:p>
    <w:p w:rsidR="000906E0" w:rsidRDefault="000906E0" w:rsidP="00F85F05">
      <w:pPr>
        <w:rPr>
          <w:b/>
          <w:color w:val="FF0000"/>
        </w:rPr>
      </w:pPr>
    </w:p>
    <w:p w:rsidR="000906E0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>
        <w:rPr>
          <w:noProof/>
          <w:lang w:eastAsia="tr-TR"/>
        </w:rPr>
        <w:pict>
          <v:shape id="Resim 10" o:spid="_x0000_s1028" type="#_x0000_t75" alt="http://t3.gstatic.com/images?q=tbn:ANd9GcTgIXti796JWRIrR-MFP8aq1Gc90KhE40vV-ST6vu6VIEQaeSPe" href="http://www.google.com.tr/url?sa=i&amp;source=images&amp;cd=&amp;cad=rja&amp;uact=8&amp;docid=o6SN59QG7NMXlM&amp;tbnid=iY5v7Itx3FiwSM&amp;ved=0CAgQjRw&amp;url=http://travisandtylerdurden.blogspot.com/2008/09/alikanlii-ariya-karincaya-endekslemek.html&amp;ei=GOtKU4SLCsT8ywP3iIKwCg&amp;psig=AFQjCNGwGhdnPL3zA_dewCUQZmyleLLfYg&amp;ust=139750517623" style="position:absolute;left:0;text-align:left;margin-left:397.15pt;margin-top:35.35pt;width:86.1pt;height:59.4pt;z-index:-251664384;visibility:visible" wrapcoords="-188 0 -188 21327 21600 21327 21600 0 -188 0" o:button="t">
            <v:fill o:detectmouseclick="t"/>
            <v:imagedata r:id="rId6" o:title="" croptop="2792f" cropbottom="16604f" cropleft="8511f" cropright="8434f"/>
            <w10:wrap type="tight"/>
          </v:shape>
        </w:pict>
      </w:r>
      <w:r w:rsidRPr="00F85F05">
        <w:rPr>
          <w:rFonts w:ascii="Comic Sans MS" w:hAnsi="Comic Sans MS"/>
          <w:b/>
          <w:color w:val="FF0000"/>
        </w:rPr>
        <w:t>Fosforik Asit:</w:t>
      </w:r>
      <w:r w:rsidRPr="00F85F05">
        <w:rPr>
          <w:rFonts w:ascii="Comic Sans MS" w:hAnsi="Comic Sans MS"/>
        </w:rPr>
        <w:t xml:space="preserve"> Gazlı içeceklerde bulunur ==&gt;  İçecekleri açtığımızda </w:t>
      </w:r>
      <w:r w:rsidRPr="00F85F05">
        <w:rPr>
          <w:rFonts w:ascii="Comic Sans MS" w:hAnsi="Comic Sans MS"/>
          <w:b/>
          <w:color w:val="FF0000"/>
        </w:rPr>
        <w:t>"FOOOŞŞŞŞ"</w:t>
      </w:r>
      <w:r w:rsidRPr="00F85F05">
        <w:rPr>
          <w:rFonts w:ascii="Comic Sans MS" w:hAnsi="Comic Sans MS"/>
        </w:rPr>
        <w:t xml:space="preserve"> diye ses çıkması :) </w:t>
      </w:r>
    </w:p>
    <w:p w:rsidR="000906E0" w:rsidRDefault="000906E0" w:rsidP="00221507">
      <w:pPr>
        <w:pStyle w:val="ListParagraph"/>
        <w:ind w:left="-709"/>
        <w:rPr>
          <w:rFonts w:ascii="Comic Sans MS" w:hAnsi="Comic Sans MS"/>
        </w:rPr>
      </w:pPr>
    </w:p>
    <w:p w:rsidR="000906E0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>
        <w:rPr>
          <w:noProof/>
          <w:lang w:eastAsia="tr-TR"/>
        </w:rPr>
        <w:pict>
          <v:shape id="Resim 16" o:spid="_x0000_s1029" type="#_x0000_t75" alt="https://encrypted-tbn2.gstatic.com/images?q=tbn:ANd9GcSOxUeyc4jOY1U22IpN84QyGk8IFbWIn1eqJQkgGBZOxfOnQZLP" href="http://www.google.com.tr/url?sa=i&amp;rct=j&amp;q=&amp;esrc=s&amp;source=images&amp;cd=&amp;cad=rja&amp;uact=8&amp;docid=G1wSej1jJRUQUM&amp;tbnid=Ql9CSycUZ0BBQM:&amp;ved=0CAUQjRw&amp;url=http://ataturkormanciftligibayrakli.com/index.php?route=product/product&amp;product_id=75&amp;ei=metKU962KsGztAaj74CIDA&amp;psig=AFQjCNGK7_yGKVSKplzhDcCPrYpECpiN5A&amp;ust=139750529598" style="position:absolute;left:0;text-align:left;margin-left:353.65pt;margin-top:16.05pt;width:21.3pt;height:70.2pt;z-index:-251663360;visibility:visible" wrapcoords="-771 0 -771 21370 21600 21370 21600 0 -771 0" o:button="t">
            <v:fill o:detectmouseclick="t"/>
            <v:imagedata r:id="rId7" o:title="" croptop="524f" cropbottom="944f" cropleft="21872f" cropright="22474f"/>
            <w10:wrap type="tight"/>
          </v:shape>
        </w:pict>
      </w:r>
      <w:r w:rsidRPr="00F85F05">
        <w:rPr>
          <w:rFonts w:ascii="Comic Sans MS" w:hAnsi="Comic Sans MS"/>
          <w:b/>
          <w:color w:val="FF0000"/>
        </w:rPr>
        <w:t>Formik Asit (Karınca Asidi):</w:t>
      </w:r>
      <w:r>
        <w:rPr>
          <w:rFonts w:ascii="Comic Sans MS" w:hAnsi="Comic Sans MS"/>
        </w:rPr>
        <w:t xml:space="preserve"> Isırgan otunda bulunur ==&gt; </w:t>
      </w:r>
      <w:r w:rsidRPr="00F85F05">
        <w:rPr>
          <w:rFonts w:ascii="Comic Sans MS" w:hAnsi="Comic Sans MS"/>
          <w:b/>
          <w:color w:val="FF0000"/>
        </w:rPr>
        <w:t>Isırgan otu</w:t>
      </w:r>
      <w:r>
        <w:rPr>
          <w:rFonts w:ascii="Comic Sans MS" w:hAnsi="Comic Sans MS"/>
        </w:rPr>
        <w:t xml:space="preserve"> üzerinde ki </w:t>
      </w:r>
      <w:r w:rsidRPr="00F85F05">
        <w:rPr>
          <w:rFonts w:ascii="Comic Sans MS" w:hAnsi="Comic Sans MS"/>
          <w:b/>
          <w:color w:val="FF0000"/>
        </w:rPr>
        <w:t>Karıncalar</w:t>
      </w:r>
      <w:r>
        <w:rPr>
          <w:rFonts w:ascii="Comic Sans MS" w:hAnsi="Comic Sans MS"/>
        </w:rPr>
        <w:t xml:space="preserve"> pek bir formda gözüküyor :)</w:t>
      </w:r>
    </w:p>
    <w:p w:rsidR="000906E0" w:rsidRDefault="000906E0" w:rsidP="00221507">
      <w:pPr>
        <w:pStyle w:val="ListParagraph"/>
        <w:ind w:left="-709"/>
        <w:rPr>
          <w:rFonts w:ascii="Comic Sans MS" w:hAnsi="Comic Sans MS"/>
        </w:rPr>
      </w:pPr>
    </w:p>
    <w:p w:rsidR="000906E0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>
        <w:rPr>
          <w:noProof/>
          <w:lang w:eastAsia="tr-TR"/>
        </w:rPr>
        <w:pict>
          <v:shape id="irc_mi" o:spid="_x0000_s1030" type="#_x0000_t75" alt="http://www.carhireriga.eu/images/0_5.jpg" href="http://www.google.com.tr/url?sa=i&amp;rct=j&amp;q=&amp;esrc=s&amp;source=images&amp;cd=&amp;cad=rja&amp;uact=8&amp;docid=x60Qs-TxNs4EIM&amp;tbnid=XJygFnMAE1ed3M:&amp;ved=0CAUQjRw&amp;url=http://www.carhireriga.eu/eating-out&amp;ei=jOxKU_DsHsGZtQbp4ICoDA&amp;psig=AFQjCNGGP8moWoVYQu1Fd0qCi3KQFp_iVw&amp;ust=139750552664" style="position:absolute;left:0;text-align:left;margin-left:395.35pt;margin-top:12.35pt;width:90.3pt;height:60.6pt;z-index:-251662336;visibility:visible" wrapcoords="-180 0 -180 21333 21600 21333 21600 0 -180 0" o:button="t">
            <v:fill o:detectmouseclick="t"/>
            <v:imagedata r:id="rId8" o:title="" croptop="15157f" cropbottom="10283f" cropleft="13107f" cropright="11607f"/>
            <w10:wrap type="tight"/>
          </v:shape>
        </w:pict>
      </w:r>
      <w:r w:rsidRPr="00221507">
        <w:rPr>
          <w:rFonts w:ascii="Comic Sans MS" w:hAnsi="Comic Sans MS"/>
          <w:b/>
          <w:color w:val="FF0000"/>
        </w:rPr>
        <w:t>Asetik Asit (Sirke Asidi):</w:t>
      </w:r>
      <w:r>
        <w:rPr>
          <w:rFonts w:ascii="Comic Sans MS" w:hAnsi="Comic Sans MS"/>
        </w:rPr>
        <w:t xml:space="preserve"> Sirkede bulunur ==&gt; </w:t>
      </w:r>
      <w:r w:rsidRPr="00221507">
        <w:rPr>
          <w:rFonts w:ascii="Comic Sans MS" w:hAnsi="Comic Sans MS"/>
          <w:b/>
          <w:color w:val="FF0000"/>
        </w:rPr>
        <w:t>As sirke</w:t>
      </w:r>
      <w:r>
        <w:rPr>
          <w:rFonts w:ascii="Comic Sans MS" w:hAnsi="Comic Sans MS"/>
        </w:rPr>
        <w:t xml:space="preserve"> alabilir miyim ? :)</w:t>
      </w:r>
    </w:p>
    <w:p w:rsidR="000906E0" w:rsidRDefault="000906E0" w:rsidP="00221507">
      <w:pPr>
        <w:pStyle w:val="ListParagraph"/>
        <w:ind w:left="-709"/>
        <w:rPr>
          <w:rFonts w:ascii="Comic Sans MS" w:hAnsi="Comic Sans MS"/>
        </w:rPr>
      </w:pPr>
    </w:p>
    <w:p w:rsidR="000906E0" w:rsidRPr="00442B9F" w:rsidRDefault="000906E0" w:rsidP="00221507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1" type="#_x0000_t75" alt="http://www.bizimgazete.bg/sites/default/files/field/image/nature_green_apple_extract_apple_polyphenols_70_75_80_phloretin_phloridzin.jpg" href="http://www.google.com.tr/url?sa=i&amp;rct=j&amp;q=&amp;esrc=s&amp;source=images&amp;cd=&amp;cad=rja&amp;uact=8&amp;docid=3QnCqoxbVlrEoM&amp;tbnid=Zum0T6iNmbDimM:&amp;ved=0CAUQjRw&amp;url=http://www.bizimgazete.bg/biz%E2%80%99im-sa%C4%9Fl%C4%B1%C4%9F%C4%B1m%C4%B1z/elman%C4%B1n-40-faydas%C4%B1&amp;ei=M-1KU6CtFcfFtQbSy4CoDA&amp;psig=AFQjCNG8vMtsoo4_tlkgfEOTXLVLstQlRA&amp;ust=139750567207" style="position:absolute;left:0;text-align:left;margin-left:292.45pt;margin-top:23.3pt;width:40.05pt;height:36.6pt;z-index:-251661312;visibility:visible" wrapcoords="-408 0 -408 21159 21600 21159 21600 0 -408 0" o:button="t">
            <v:fill o:detectmouseclick="t"/>
            <v:imagedata r:id="rId9" o:title="" croptop="7215f" cropbottom="10536f" cropleft="6198f" cropright="10110f"/>
            <w10:wrap type="tight"/>
          </v:shape>
        </w:pict>
      </w:r>
      <w:r w:rsidRPr="00221507">
        <w:rPr>
          <w:rFonts w:ascii="Comic Sans MS" w:hAnsi="Comic Sans MS"/>
          <w:b/>
          <w:color w:val="FF0000"/>
        </w:rPr>
        <w:t>Sitrik Asit (Limon Asidi):</w:t>
      </w:r>
      <w:r>
        <w:rPr>
          <w:rFonts w:ascii="Comic Sans MS" w:hAnsi="Comic Sans MS"/>
        </w:rPr>
        <w:t xml:space="preserve"> Limonda bulunur </w:t>
      </w:r>
      <w:r w:rsidRPr="00221507">
        <w:rPr>
          <w:rFonts w:ascii="Comic Sans MS" w:hAnsi="Comic Sans MS"/>
        </w:rPr>
        <w:t>==&gt;</w:t>
      </w:r>
      <w:r w:rsidRPr="00221507">
        <w:rPr>
          <w:rFonts w:ascii="Comic Sans MS" w:hAnsi="Comic Sans MS"/>
          <w:b/>
          <w:color w:val="FF0000"/>
        </w:rPr>
        <w:t xml:space="preserve"> Limonu</w:t>
      </w:r>
      <w:r>
        <w:rPr>
          <w:rFonts w:ascii="Comic Sans MS" w:hAnsi="Comic Sans MS"/>
        </w:rPr>
        <w:t xml:space="preserve"> sıkarken </w:t>
      </w:r>
      <w:r w:rsidRPr="00221507">
        <w:rPr>
          <w:rFonts w:ascii="Comic Sans MS" w:hAnsi="Comic Sans MS"/>
          <w:b/>
          <w:color w:val="FF0000"/>
        </w:rPr>
        <w:t>sitrik asit</w:t>
      </w:r>
      <w:r>
        <w:rPr>
          <w:rFonts w:ascii="Comic Sans MS" w:hAnsi="Comic Sans MS"/>
        </w:rPr>
        <w:t xml:space="preserve"> gözüme geldi :)</w:t>
      </w:r>
    </w:p>
    <w:p w:rsidR="000906E0" w:rsidRPr="00221507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 w:rsidRPr="00221507">
        <w:rPr>
          <w:rFonts w:ascii="Comic Sans MS" w:hAnsi="Comic Sans MS"/>
          <w:b/>
          <w:color w:val="FF0000"/>
        </w:rPr>
        <w:t>Malik Asit (Elma Asidi):</w:t>
      </w:r>
      <w:r>
        <w:rPr>
          <w:rFonts w:ascii="Comic Sans MS" w:hAnsi="Comic Sans MS"/>
        </w:rPr>
        <w:t xml:space="preserve"> Elmada bulunur ==&gt; El</w:t>
      </w:r>
      <w:r w:rsidRPr="00221507">
        <w:rPr>
          <w:rFonts w:ascii="Comic Sans MS" w:hAnsi="Comic Sans MS"/>
          <w:b/>
          <w:color w:val="FF0000"/>
        </w:rPr>
        <w:t>M</w:t>
      </w:r>
      <w:r>
        <w:rPr>
          <w:rFonts w:ascii="Comic Sans MS" w:hAnsi="Comic Sans MS"/>
          <w:b/>
          <w:color w:val="FF0000"/>
        </w:rPr>
        <w:t>MMAA</w:t>
      </w:r>
      <w:r w:rsidRPr="00221507">
        <w:rPr>
          <w:rFonts w:ascii="Comic Sans MS" w:hAnsi="Comic Sans MS"/>
          <w:b/>
          <w:color w:val="FF0000"/>
        </w:rPr>
        <w:t>A</w:t>
      </w:r>
      <w:r>
        <w:rPr>
          <w:rFonts w:ascii="Comic Sans MS" w:hAnsi="Comic Sans MS"/>
          <w:b/>
          <w:color w:val="FF0000"/>
        </w:rPr>
        <w:t>!...</w:t>
      </w:r>
    </w:p>
    <w:p w:rsidR="000906E0" w:rsidRPr="00221507" w:rsidRDefault="000906E0" w:rsidP="00221507">
      <w:pPr>
        <w:pStyle w:val="ListParagraph"/>
        <w:ind w:left="-709"/>
        <w:rPr>
          <w:rFonts w:ascii="Comic Sans MS" w:hAnsi="Comic Sans MS"/>
        </w:rPr>
      </w:pPr>
      <w:r>
        <w:rPr>
          <w:noProof/>
          <w:lang w:eastAsia="tr-TR"/>
        </w:rPr>
        <w:pict>
          <v:shape id="Resim 28" o:spid="_x0000_s1032" type="#_x0000_t75" style="position:absolute;left:0;text-align:left;margin-left:357.25pt;margin-top:24.35pt;width:48.9pt;height:47.4pt;z-index:-251660288;visibility:visible" wrapcoords="-332 0 -332 21257 21600 21257 21600 0 -332 0">
            <v:imagedata r:id="rId10" o:title="" cropbottom="10290f" cropleft="12945f" cropright="13567f"/>
            <w10:wrap type="tight"/>
          </v:shape>
        </w:pict>
      </w:r>
      <w:r>
        <w:rPr>
          <w:noProof/>
          <w:lang w:eastAsia="tr-TR"/>
        </w:rPr>
        <w:pict>
          <v:shape id="Resim 29" o:spid="_x0000_s1033" type="#_x0000_t75" style="position:absolute;left:0;text-align:left;margin-left:317.35pt;margin-top:17.15pt;width:37.8pt;height:37.8pt;z-index:-251659264;visibility:visible" wrapcoords="9072 432 2160 6048 864 9504 864 10800 3456 14256 3456 15552 6048 20736 6912 20736 11664 20736 12096 20736 18576 14256 21168 6912 19008 4752 12960 432 9072 432">
            <v:imagedata r:id="rId11" o:title=""/>
            <w10:wrap type="tight"/>
          </v:shape>
        </w:pict>
      </w:r>
    </w:p>
    <w:p w:rsidR="000906E0" w:rsidRPr="00442B9F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 w:rsidRPr="00442B9F">
        <w:rPr>
          <w:rFonts w:ascii="Comic Sans MS" w:hAnsi="Comic Sans MS"/>
          <w:b/>
          <w:color w:val="FF0000"/>
        </w:rPr>
        <w:t>Karbonik Asit:</w:t>
      </w:r>
      <w:r>
        <w:rPr>
          <w:rFonts w:ascii="Comic Sans MS" w:hAnsi="Comic Sans MS"/>
        </w:rPr>
        <w:t xml:space="preserve"> Gazlı içeceklerde bulunur ==&gt; </w:t>
      </w:r>
      <w:r w:rsidRPr="00442B9F">
        <w:rPr>
          <w:rFonts w:ascii="Comic Sans MS" w:hAnsi="Comic Sans MS"/>
          <w:b/>
          <w:color w:val="FF0000"/>
        </w:rPr>
        <w:t xml:space="preserve">Karbonik </w:t>
      </w:r>
      <w:r>
        <w:rPr>
          <w:rFonts w:ascii="Comic Sans MS" w:hAnsi="Comic Sans MS"/>
          <w:b/>
          <w:color w:val="FF0000"/>
        </w:rPr>
        <w:t xml:space="preserve">Kötü </w:t>
      </w:r>
      <w:r w:rsidRPr="00442B9F">
        <w:rPr>
          <w:rFonts w:ascii="Comic Sans MS" w:hAnsi="Comic Sans MS"/>
          <w:b/>
          <w:color w:val="FF0000"/>
        </w:rPr>
        <w:t>Kola</w:t>
      </w:r>
      <w:r>
        <w:rPr>
          <w:rFonts w:ascii="Comic Sans MS" w:hAnsi="Comic Sans MS"/>
          <w:b/>
          <w:color w:val="FF0000"/>
        </w:rPr>
        <w:t xml:space="preserve"> :(</w:t>
      </w:r>
    </w:p>
    <w:p w:rsidR="000906E0" w:rsidRPr="00442B9F" w:rsidRDefault="000906E0" w:rsidP="00442B9F">
      <w:pPr>
        <w:pStyle w:val="ListParagraph"/>
        <w:ind w:left="-709"/>
        <w:rPr>
          <w:rFonts w:ascii="Comic Sans MS" w:hAnsi="Comic Sans MS"/>
        </w:rPr>
      </w:pPr>
    </w:p>
    <w:p w:rsidR="000906E0" w:rsidRDefault="000906E0" w:rsidP="00442B9F">
      <w:pPr>
        <w:pStyle w:val="ListParagraph"/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0906E0" w:rsidRPr="0025356B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>
        <w:rPr>
          <w:noProof/>
          <w:lang w:eastAsia="tr-TR"/>
        </w:rPr>
        <w:pict>
          <v:shape id="Resim 47" o:spid="_x0000_s1034" type="#_x0000_t75" alt="http://www.nebilgi.com/wp-content/uploads/2014/03/tereya%C4%9F%C4%B1.jpg" style="position:absolute;left:0;text-align:left;margin-left:400.45pt;margin-top:42.25pt;width:52.35pt;height:52.2pt;z-index:-251653120;visibility:visible" wrapcoords="-309 0 -309 21291 21600 21291 21600 0 -309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Resim 30" o:spid="_x0000_s1035" type="#_x0000_t75" alt="http://www.tatlitarifleri.tv/wp-content/uploads/2010/11/cilek-Marmelat%C4%B1.jpg" style="position:absolute;left:0;text-align:left;margin-left:340.45pt;margin-top:9.1pt;width:48.3pt;height:39.6pt;z-index:-251658240;visibility:visible" wrapcoords="-338 0 -338 21192 21600 21192 21600 0 -338 0">
            <v:imagedata r:id="rId13" o:title="" croptop="5871f" cropbottom="1912f" cropleft="5581f" cropright="7418f"/>
            <w10:wrap type="tight"/>
          </v:shape>
        </w:pict>
      </w:r>
      <w:r w:rsidRPr="00442B9F">
        <w:rPr>
          <w:rFonts w:ascii="Comic Sans MS" w:hAnsi="Comic Sans MS"/>
          <w:b/>
          <w:color w:val="FF0000"/>
        </w:rPr>
        <w:t>Benzoik Asit:</w:t>
      </w:r>
      <w:r>
        <w:rPr>
          <w:rFonts w:ascii="Comic Sans MS" w:hAnsi="Comic Sans MS"/>
        </w:rPr>
        <w:t xml:space="preserve"> Meyve suyu, marmelat, ketçapta bulunur ==&gt; </w:t>
      </w:r>
      <w:r>
        <w:rPr>
          <w:rFonts w:ascii="Comic Sans MS" w:hAnsi="Comic Sans MS"/>
          <w:b/>
          <w:color w:val="FF0000"/>
        </w:rPr>
        <w:t xml:space="preserve">Marmelatım </w:t>
      </w:r>
      <w:r w:rsidRPr="00442B9F">
        <w:rPr>
          <w:rFonts w:ascii="Comic Sans MS" w:hAnsi="Comic Sans MS"/>
        </w:rPr>
        <w:t xml:space="preserve">anneminkine </w:t>
      </w:r>
      <w:r>
        <w:rPr>
          <w:rFonts w:ascii="Comic Sans MS" w:hAnsi="Comic Sans MS"/>
          <w:b/>
          <w:color w:val="FF0000"/>
        </w:rPr>
        <w:t>benzoodiiii :)</w:t>
      </w:r>
    </w:p>
    <w:p w:rsidR="000906E0" w:rsidRPr="0025356B" w:rsidRDefault="000906E0" w:rsidP="0025356B">
      <w:pPr>
        <w:pStyle w:val="ListParagraph"/>
        <w:ind w:left="-709"/>
        <w:rPr>
          <w:rFonts w:ascii="Comic Sans MS" w:hAnsi="Comic Sans MS"/>
        </w:rPr>
      </w:pPr>
    </w:p>
    <w:p w:rsidR="000906E0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 w:rsidRPr="0025356B">
        <w:rPr>
          <w:rFonts w:ascii="Comic Sans MS" w:hAnsi="Comic Sans MS"/>
          <w:b/>
          <w:color w:val="FF0000"/>
        </w:rPr>
        <w:t>Bütirik Asit:</w:t>
      </w:r>
      <w:r>
        <w:rPr>
          <w:rFonts w:ascii="Comic Sans MS" w:hAnsi="Comic Sans MS"/>
        </w:rPr>
        <w:t xml:space="preserve"> Tereyağında bulunur ==&gt; Tavuk </w:t>
      </w:r>
      <w:r w:rsidRPr="0025356B">
        <w:rPr>
          <w:rFonts w:ascii="Comic Sans MS" w:hAnsi="Comic Sans MS"/>
          <w:b/>
          <w:color w:val="FF0000"/>
        </w:rPr>
        <w:t>butunu tereyağı</w:t>
      </w:r>
      <w:r>
        <w:rPr>
          <w:rFonts w:ascii="Comic Sans MS" w:hAnsi="Comic Sans MS"/>
        </w:rPr>
        <w:t xml:space="preserve"> ile yağladık ohh </w:t>
      </w:r>
    </w:p>
    <w:p w:rsidR="000906E0" w:rsidRDefault="000906E0" w:rsidP="00120D2B">
      <w:pPr>
        <w:pStyle w:val="ListParagraph"/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misss gibi oldu :) </w:t>
      </w:r>
    </w:p>
    <w:p w:rsidR="000906E0" w:rsidRDefault="000906E0" w:rsidP="0025356B">
      <w:pPr>
        <w:pStyle w:val="ListParagraph"/>
        <w:ind w:left="-709"/>
        <w:rPr>
          <w:rFonts w:ascii="Comic Sans MS" w:hAnsi="Comic Sans MS"/>
        </w:rPr>
      </w:pPr>
      <w:r>
        <w:rPr>
          <w:noProof/>
          <w:lang w:eastAsia="tr-TR"/>
        </w:rPr>
        <w:pict>
          <v:shape id="Resim 36" o:spid="_x0000_s1036" type="#_x0000_t75" alt="https://encrypted-tbn2.gstatic.com/images?q=tbn:ANd9GcRdoPXaIO7aDCTv5yT47QYZN2gXNngJXe4XMOHTGFE8Ea6nCdKt" href="http://www.google.com.tr/url?sa=i&amp;rct=j&amp;q=&amp;esrc=s&amp;source=images&amp;cd=&amp;cad=rja&amp;uact=8&amp;docid=aXQTbkXfbU5TiM&amp;tbnid=mlzeX-0UM42bmM:&amp;ved=0CAUQjRw&amp;url=http://bilalk14.blogcu.com/uht-sut-sagliga-zararli/2835680&amp;ei=xPFKU_-cGMnNsgbqjICYDA&amp;psig=AFQjCNEYQEyQIb9yRfzaDWKzgR26ZlQPbQ&amp;ust=139750686028" style="position:absolute;left:0;text-align:left;margin-left:309.85pt;margin-top:9.95pt;width:65.1pt;height:52.2pt;z-index:-251657216;visibility:visible" wrapcoords="-248 0 -248 21291 21600 21291 21600 0 -248 0" o:button="t">
            <v:fill o:detectmouseclick="t"/>
            <v:imagedata r:id="rId14" o:title=""/>
            <w10:wrap type="tight"/>
          </v:shape>
        </w:pict>
      </w:r>
    </w:p>
    <w:p w:rsidR="000906E0" w:rsidRDefault="000906E0" w:rsidP="0025356B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>
        <w:rPr>
          <w:noProof/>
          <w:lang w:eastAsia="tr-TR"/>
        </w:rPr>
        <w:pict>
          <v:shape id="Resim 38" o:spid="_x0000_s1037" type="#_x0000_t75" alt="http://t1.gstatic.com/images?q=tbn:ANd9GcSHZx4DE5fuGDPvODq6s2pcDJuIJz3X9bjpqfDwe3ggU7yMUXVZ" href="http://www.google.com.tr/url?sa=i&amp;source=images&amp;cd=&amp;cad=rja&amp;uact=8&amp;docid=gN3kxitKnfzTrM&amp;tbnid=r3odfMGRHYBvFM&amp;ved=0CAgQjRw&amp;url=http://www.kadinlarkulubu.com/portal/gurme/yudumun-mysyr-yadhy-sofralara-hafiflik-ve-sadhlyk-getiriyor-1441.html&amp;ei=lfJKU-SsPOb_ygOztYDQDA&amp;psig=AFQjCNEMkqejVGmIRWnBN-jvEiEikIflQw&amp;ust=139750709403" style="position:absolute;left:0;text-align:left;margin-left:395.95pt;margin-top:15.3pt;width:28.5pt;height:68.4pt;z-index:-251656192;visibility:visible" wrapcoords="-568 0 -568 21363 21600 21363 21600 0 -568 0" o:button="t">
            <v:fill o:detectmouseclick="t"/>
            <v:imagedata r:id="rId15" o:title="" croptop="1887f" cropbottom="16987f" cropleft="7579f" cropright="6670f"/>
            <w10:wrap type="tight"/>
          </v:shape>
        </w:pict>
      </w:r>
      <w:r w:rsidRPr="0025356B">
        <w:rPr>
          <w:rFonts w:ascii="Comic Sans MS" w:hAnsi="Comic Sans MS"/>
          <w:b/>
          <w:color w:val="FF0000"/>
        </w:rPr>
        <w:t>Laktik Asit:</w:t>
      </w:r>
      <w:r>
        <w:rPr>
          <w:rFonts w:ascii="Comic Sans MS" w:hAnsi="Comic Sans MS"/>
        </w:rPr>
        <w:t xml:space="preserve"> Sütte bulunur ==&gt; </w:t>
      </w:r>
      <w:r>
        <w:rPr>
          <w:rFonts w:ascii="Comic Sans MS" w:hAnsi="Comic Sans MS"/>
          <w:b/>
          <w:color w:val="FF0000"/>
        </w:rPr>
        <w:t>Sütü "lak lu</w:t>
      </w:r>
      <w:r w:rsidRPr="0025356B">
        <w:rPr>
          <w:rFonts w:ascii="Comic Sans MS" w:hAnsi="Comic Sans MS"/>
          <w:b/>
          <w:color w:val="FF0000"/>
        </w:rPr>
        <w:t>k l</w:t>
      </w:r>
      <w:r>
        <w:rPr>
          <w:rFonts w:ascii="Comic Sans MS" w:hAnsi="Comic Sans MS"/>
          <w:b/>
          <w:color w:val="FF0000"/>
        </w:rPr>
        <w:t>a</w:t>
      </w:r>
      <w:r w:rsidRPr="0025356B">
        <w:rPr>
          <w:rFonts w:ascii="Comic Sans MS" w:hAnsi="Comic Sans MS"/>
          <w:b/>
          <w:color w:val="FF0000"/>
        </w:rPr>
        <w:t>k l</w:t>
      </w:r>
      <w:r>
        <w:rPr>
          <w:rFonts w:ascii="Comic Sans MS" w:hAnsi="Comic Sans MS"/>
          <w:b/>
          <w:color w:val="FF0000"/>
        </w:rPr>
        <w:t>u</w:t>
      </w:r>
      <w:r w:rsidRPr="0025356B">
        <w:rPr>
          <w:rFonts w:ascii="Comic Sans MS" w:hAnsi="Comic Sans MS"/>
          <w:b/>
          <w:color w:val="FF0000"/>
        </w:rPr>
        <w:t>ak"</w:t>
      </w:r>
      <w:r>
        <w:rPr>
          <w:rFonts w:ascii="Comic Sans MS" w:hAnsi="Comic Sans MS"/>
        </w:rPr>
        <w:t xml:space="preserve"> içtimmm :)     </w:t>
      </w:r>
    </w:p>
    <w:p w:rsidR="000906E0" w:rsidRDefault="000906E0" w:rsidP="001D6284">
      <w:pPr>
        <w:pStyle w:val="ListParagraph"/>
        <w:ind w:left="-709"/>
        <w:rPr>
          <w:rFonts w:ascii="Comic Sans MS" w:hAnsi="Comic Sans MS"/>
        </w:rPr>
      </w:pPr>
      <w:r w:rsidRPr="0025356B">
        <w:rPr>
          <w:rFonts w:ascii="Comic Sans MS" w:hAnsi="Comic Sans MS"/>
          <w:b/>
          <w:color w:val="FF0000"/>
        </w:rPr>
        <w:t xml:space="preserve">Laktamil </w:t>
      </w:r>
      <w:r w:rsidRPr="0025356B">
        <w:rPr>
          <w:rFonts w:ascii="Comic Sans MS" w:hAnsi="Comic Sans MS"/>
        </w:rPr>
        <w:t xml:space="preserve">bebek </w:t>
      </w:r>
      <w:r w:rsidRPr="0025356B">
        <w:rPr>
          <w:rFonts w:ascii="Comic Sans MS" w:hAnsi="Comic Sans MS"/>
          <w:b/>
          <w:color w:val="FF0000"/>
        </w:rPr>
        <w:t xml:space="preserve">sütü </w:t>
      </w:r>
      <w:r w:rsidRPr="0025356B">
        <w:rPr>
          <w:rFonts w:ascii="Comic Sans MS" w:hAnsi="Comic Sans MS"/>
        </w:rPr>
        <w:t>:)</w:t>
      </w:r>
    </w:p>
    <w:p w:rsidR="000906E0" w:rsidRDefault="000906E0" w:rsidP="0025356B">
      <w:pPr>
        <w:pStyle w:val="ListParagraph"/>
        <w:ind w:left="-709"/>
        <w:rPr>
          <w:rFonts w:ascii="Comic Sans MS" w:hAnsi="Comic Sans MS"/>
        </w:rPr>
      </w:pPr>
    </w:p>
    <w:p w:rsidR="000906E0" w:rsidRDefault="000906E0" w:rsidP="0025356B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 w:rsidRPr="001D6284">
        <w:rPr>
          <w:rFonts w:ascii="Comic Sans MS" w:hAnsi="Comic Sans MS"/>
          <w:b/>
          <w:color w:val="FF0000"/>
        </w:rPr>
        <w:t>Oleik Asit:</w:t>
      </w:r>
      <w:r>
        <w:rPr>
          <w:rFonts w:ascii="Comic Sans MS" w:hAnsi="Comic Sans MS"/>
        </w:rPr>
        <w:t xml:space="preserve"> Zeytinyağında bulunur ==&gt; </w:t>
      </w:r>
      <w:r w:rsidRPr="001D6284">
        <w:rPr>
          <w:rFonts w:ascii="Comic Sans MS" w:hAnsi="Comic Sans MS"/>
          <w:b/>
          <w:color w:val="FF0000"/>
        </w:rPr>
        <w:t>Yudum</w:t>
      </w:r>
      <w:r>
        <w:rPr>
          <w:rFonts w:ascii="Comic Sans MS" w:hAnsi="Comic Sans MS"/>
        </w:rPr>
        <w:t xml:space="preserve"> iç </w:t>
      </w:r>
      <w:r w:rsidRPr="001D6284">
        <w:rPr>
          <w:rFonts w:ascii="Comic Sans MS" w:hAnsi="Comic Sans MS"/>
          <w:b/>
          <w:color w:val="FF0000"/>
        </w:rPr>
        <w:t>OOLEEYYİKKK</w:t>
      </w:r>
      <w:r>
        <w:rPr>
          <w:rFonts w:ascii="Comic Sans MS" w:hAnsi="Comic Sans MS"/>
        </w:rPr>
        <w:t xml:space="preserve"> diyerek havalan :)</w:t>
      </w:r>
    </w:p>
    <w:p w:rsidR="000906E0" w:rsidRDefault="000906E0" w:rsidP="001D6284">
      <w:pPr>
        <w:pStyle w:val="ListParagraph"/>
        <w:ind w:left="-709"/>
        <w:rPr>
          <w:rFonts w:ascii="Comic Sans MS" w:hAnsi="Comic Sans MS"/>
        </w:rPr>
      </w:pPr>
      <w:r>
        <w:rPr>
          <w:noProof/>
          <w:lang w:eastAsia="tr-TR"/>
        </w:rPr>
        <w:pict>
          <v:shape id="Resim 40" o:spid="_x0000_s1038" type="#_x0000_t75" alt="http://www.bilgilinks.com/wp-content/uploads/2013/07/uzum1.jpg" style="position:absolute;left:0;text-align:left;margin-left:300.85pt;margin-top:10.75pt;width:52.5pt;height:49.2pt;z-index:-251655168;visibility:visible" wrapcoords="-309 0 -309 21273 21600 21273 21600 0 -309 0">
            <v:imagedata r:id="rId16" o:title="" croptop="4159f" cropbottom="6107f" cropleft="2971f" cropright="4894f"/>
            <w10:wrap type="tight"/>
          </v:shape>
        </w:pict>
      </w:r>
    </w:p>
    <w:p w:rsidR="000906E0" w:rsidRDefault="000906E0" w:rsidP="0025356B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 w:rsidRPr="001D6284">
        <w:rPr>
          <w:rFonts w:ascii="Comic Sans MS" w:hAnsi="Comic Sans MS"/>
          <w:b/>
          <w:color w:val="FF0000"/>
        </w:rPr>
        <w:t>Tartarik Asit:</w:t>
      </w:r>
      <w:r>
        <w:rPr>
          <w:rFonts w:ascii="Comic Sans MS" w:hAnsi="Comic Sans MS"/>
        </w:rPr>
        <w:t xml:space="preserve"> Üzümde bulunur ==&gt; Hadi </w:t>
      </w:r>
      <w:r w:rsidRPr="001D6284">
        <w:rPr>
          <w:rFonts w:ascii="Comic Sans MS" w:hAnsi="Comic Sans MS"/>
          <w:b/>
          <w:color w:val="FF0000"/>
        </w:rPr>
        <w:t>Üzüm Tartaklamaya</w:t>
      </w:r>
      <w:r>
        <w:rPr>
          <w:rFonts w:ascii="Comic Sans MS" w:hAnsi="Comic Sans MS"/>
        </w:rPr>
        <w:t xml:space="preserve"> :)</w:t>
      </w:r>
    </w:p>
    <w:p w:rsidR="000906E0" w:rsidRDefault="000906E0" w:rsidP="001D6284">
      <w:pPr>
        <w:pStyle w:val="ListParagraph"/>
        <w:ind w:left="-709"/>
        <w:rPr>
          <w:rFonts w:ascii="Comic Sans MS" w:hAnsi="Comic Sans MS"/>
        </w:rPr>
      </w:pPr>
      <w:r>
        <w:rPr>
          <w:noProof/>
          <w:lang w:eastAsia="tr-TR"/>
        </w:rPr>
        <w:pict>
          <v:shape id="Resim 43" o:spid="_x0000_s1039" type="#_x0000_t75" alt="http://ab.immib.org.tr/web/images/stories/deterjan.bmp" style="position:absolute;left:0;text-align:left;margin-left:411.25pt;margin-top:11.55pt;width:55.5pt;height:58.8pt;z-index:-251654144;visibility:visible" wrapcoords="-292 0 -292 21323 21600 21323 21600 0 -292 0">
            <v:imagedata r:id="rId17" o:title="" cropbottom="21498f" cropright="25942f"/>
            <w10:wrap type="tight"/>
          </v:shape>
        </w:pict>
      </w:r>
    </w:p>
    <w:p w:rsidR="000906E0" w:rsidRPr="00BD12AD" w:rsidRDefault="000906E0" w:rsidP="00F85F05">
      <w:pPr>
        <w:pStyle w:val="ListParagraph"/>
        <w:numPr>
          <w:ilvl w:val="0"/>
          <w:numId w:val="1"/>
        </w:numPr>
        <w:ind w:left="-709" w:hanging="142"/>
        <w:rPr>
          <w:rFonts w:ascii="Comic Sans MS" w:hAnsi="Comic Sans MS"/>
        </w:rPr>
      </w:pPr>
      <w:r w:rsidRPr="001D6284">
        <w:rPr>
          <w:rFonts w:ascii="Comic Sans MS" w:hAnsi="Comic Sans MS"/>
          <w:b/>
          <w:color w:val="FF0000"/>
        </w:rPr>
        <w:t>Amonyak:</w:t>
      </w:r>
      <w:r>
        <w:rPr>
          <w:rFonts w:ascii="Comic Sans MS" w:hAnsi="Comic Sans MS"/>
        </w:rPr>
        <w:t xml:space="preserve"> Deterjanda bulunur ==&gt; Artık temizlikten bıkan kadın elini yakan deterjana </w:t>
      </w:r>
      <w:r w:rsidRPr="001D6284">
        <w:rPr>
          <w:rFonts w:ascii="Comic Sans MS" w:hAnsi="Comic Sans MS"/>
          <w:b/>
          <w:color w:val="FF0000"/>
        </w:rPr>
        <w:t>AmannnYakk</w:t>
      </w:r>
      <w:r>
        <w:rPr>
          <w:rFonts w:ascii="Comic Sans MS" w:hAnsi="Comic Sans MS"/>
        </w:rPr>
        <w:t xml:space="preserve"> dedi :)</w:t>
      </w:r>
    </w:p>
    <w:p w:rsidR="000906E0" w:rsidRPr="00221507" w:rsidRDefault="000906E0" w:rsidP="00221507">
      <w:pPr>
        <w:rPr>
          <w:rFonts w:ascii="Arial" w:hAnsi="Arial" w:cs="Arial"/>
          <w:vanish/>
          <w:color w:val="222222"/>
          <w:sz w:val="24"/>
          <w:szCs w:val="24"/>
          <w:lang w:eastAsia="tr-TR"/>
        </w:rPr>
      </w:pPr>
      <w:hyperlink r:id="rId18" w:history="1">
        <w:r w:rsidRPr="007A3CD4">
          <w:rPr>
            <w:rFonts w:ascii="Arial" w:hAnsi="Arial" w:cs="Arial"/>
            <w:noProof/>
            <w:vanish/>
            <w:color w:val="0000FF"/>
            <w:sz w:val="24"/>
            <w:szCs w:val="24"/>
            <w:lang w:eastAsia="tr-TR"/>
          </w:rPr>
          <w:pict>
            <v:shape id="Resim 21" o:spid="_x0000_i1026" type="#_x0000_t75" alt="https://encrypted-tbn1.gstatic.com/images?q=tbn:ANd9GcReBq_5Juhlz8nLTeBHQMT_FGQGkeFVhIOWDaKSnPjBXBdsiezz" href="http://www.google.com.tr/url?sa=i&amp;rct=j&amp;q=&amp;esrc=s&amp;source=images&amp;cd=&amp;cad=rja&amp;uact=8&amp;docid=2s93A3cX2FEDiM&amp;tbnid=pneaQCB3pXC4MM:&amp;ved=0CAUQjRw&amp;url=http://www.dentalimplantcostarica.com/all-on-8/&amp;ei=JO1KU-OpNIfQtQaM-4CgDA&amp;psig=AFQjCNG8vMtsoo4_tlkgfEOTXLVLstQlRA&amp;ust=139750567207" style="width:241.5pt;height:276.75pt;visibility:visible" o:button="t">
              <v:fill o:detectmouseclick="t"/>
              <v:imagedata r:id="rId19" o:title=""/>
            </v:shape>
          </w:pict>
        </w:r>
      </w:hyperlink>
    </w:p>
    <w:sectPr w:rsidR="000906E0" w:rsidRPr="00221507" w:rsidSect="00F85F0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65979"/>
    <w:multiLevelType w:val="hybridMultilevel"/>
    <w:tmpl w:val="8152A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F05"/>
    <w:rsid w:val="00013166"/>
    <w:rsid w:val="000906E0"/>
    <w:rsid w:val="00120D2B"/>
    <w:rsid w:val="0015505E"/>
    <w:rsid w:val="001D6284"/>
    <w:rsid w:val="00221507"/>
    <w:rsid w:val="0025356B"/>
    <w:rsid w:val="00262A73"/>
    <w:rsid w:val="00350613"/>
    <w:rsid w:val="00442B9F"/>
    <w:rsid w:val="004A7824"/>
    <w:rsid w:val="004F3808"/>
    <w:rsid w:val="004F7E90"/>
    <w:rsid w:val="005079E8"/>
    <w:rsid w:val="00703E24"/>
    <w:rsid w:val="00713FD0"/>
    <w:rsid w:val="007A3CD4"/>
    <w:rsid w:val="007B1A5F"/>
    <w:rsid w:val="00A139E5"/>
    <w:rsid w:val="00B758D2"/>
    <w:rsid w:val="00BD12AD"/>
    <w:rsid w:val="00EF3070"/>
    <w:rsid w:val="00F85F05"/>
    <w:rsid w:val="00FA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E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5F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8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5F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5721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5700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8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8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185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8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8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185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18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8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8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185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8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8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8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8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18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8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8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5716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5704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8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85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18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85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8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18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185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5722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5738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8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18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8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185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185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google.com.tr/url?sa=i&amp;rct=j&amp;q=&amp;esrc=s&amp;source=images&amp;cd=&amp;cad=rja&amp;uact=8&amp;docid=2s93A3cX2FEDiM&amp;tbnid=pneaQCB3pXC4MM:&amp;ved=0CAUQjRw&amp;url=http://www.dentalimplantcostarica.com/all-on-8/&amp;ei=JO1KU-OpNIfQtQaM-4CgDA&amp;psig=AFQjCNG8vMtsoo4_tlkgfEOTXLVLstQlRA&amp;ust=139750567207327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203</Words>
  <Characters>1162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asus</dc:creator>
  <cp:keywords/>
  <dc:description/>
  <cp:lastModifiedBy>fatih</cp:lastModifiedBy>
  <cp:revision>3</cp:revision>
  <dcterms:created xsi:type="dcterms:W3CDTF">2015-01-18T11:44:00Z</dcterms:created>
  <dcterms:modified xsi:type="dcterms:W3CDTF">2015-02-19T19:15:00Z</dcterms:modified>
</cp:coreProperties>
</file>